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137" w:rsidRPr="007160F4" w:rsidRDefault="00354137" w:rsidP="001F4D64">
      <w:pPr>
        <w:pStyle w:val="Title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354137" w:rsidRPr="007160F4" w:rsidRDefault="00354137" w:rsidP="001F4D64">
      <w:pPr>
        <w:pStyle w:val="Title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354137" w:rsidRPr="007160F4" w:rsidRDefault="00354137" w:rsidP="001F4D64">
      <w:pPr>
        <w:pStyle w:val="Title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354137" w:rsidRPr="007160F4" w:rsidRDefault="00354137" w:rsidP="001F4D64">
      <w:pPr>
        <w:pStyle w:val="Subtitle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354137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54137" w:rsidRPr="007160F4" w:rsidRDefault="00354137" w:rsidP="00F319EA">
            <w:pPr>
              <w:pStyle w:val="Subtitle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354137" w:rsidRPr="001F4D64" w:rsidRDefault="00354137" w:rsidP="001F4D64">
      <w:pPr>
        <w:jc w:val="both"/>
        <w:outlineLvl w:val="0"/>
        <w:rPr>
          <w:b/>
          <w:color w:val="FF0000"/>
          <w:sz w:val="20"/>
          <w:szCs w:val="20"/>
          <w:u w:val="single"/>
        </w:rPr>
      </w:pPr>
      <w:r w:rsidRPr="001F4D64">
        <w:rPr>
          <w:b/>
          <w:color w:val="FF0000"/>
          <w:sz w:val="20"/>
          <w:szCs w:val="20"/>
          <w:u w:val="single"/>
        </w:rPr>
        <w:t xml:space="preserve">От </w:t>
      </w:r>
      <w:r>
        <w:rPr>
          <w:b/>
          <w:color w:val="FF0000"/>
          <w:sz w:val="20"/>
          <w:szCs w:val="20"/>
          <w:u w:val="single"/>
        </w:rPr>
        <w:t>20.11</w:t>
      </w:r>
      <w:r w:rsidRPr="001F4D64">
        <w:rPr>
          <w:b/>
          <w:color w:val="FF0000"/>
          <w:sz w:val="20"/>
          <w:szCs w:val="20"/>
          <w:u w:val="single"/>
        </w:rPr>
        <w:t>.202</w:t>
      </w:r>
      <w:r>
        <w:rPr>
          <w:b/>
          <w:color w:val="FF0000"/>
          <w:sz w:val="20"/>
          <w:szCs w:val="20"/>
          <w:u w:val="single"/>
        </w:rPr>
        <w:t>3г. № 4-154___</w:t>
      </w:r>
    </w:p>
    <w:p w:rsidR="00354137" w:rsidRPr="001F4D64" w:rsidRDefault="00354137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с.Высокое</w:t>
      </w:r>
    </w:p>
    <w:p w:rsidR="00354137" w:rsidRDefault="00354137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354137" w:rsidRPr="001F4D64" w:rsidRDefault="00354137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rFonts w:ascii="Cambria" w:hAnsi="Cambria"/>
          <w:b/>
          <w:bCs/>
          <w:sz w:val="22"/>
          <w:szCs w:val="22"/>
        </w:rPr>
      </w:pPr>
      <w:r w:rsidRPr="001F4D64">
        <w:rPr>
          <w:rFonts w:ascii="Cambria" w:hAnsi="Cambria"/>
          <w:b/>
          <w:bCs/>
          <w:sz w:val="22"/>
          <w:szCs w:val="22"/>
        </w:rPr>
        <w:t xml:space="preserve">О внесении изменений в решение Высокского сельского Совета народных депутатов от </w:t>
      </w:r>
      <w:r>
        <w:rPr>
          <w:rFonts w:ascii="Cambria" w:hAnsi="Cambria"/>
          <w:b/>
          <w:bCs/>
          <w:sz w:val="22"/>
          <w:szCs w:val="22"/>
        </w:rPr>
        <w:t>20</w:t>
      </w:r>
      <w:r w:rsidRPr="001F4D64">
        <w:rPr>
          <w:rFonts w:ascii="Cambria" w:hAnsi="Cambria"/>
          <w:b/>
          <w:bCs/>
          <w:sz w:val="22"/>
          <w:szCs w:val="22"/>
        </w:rPr>
        <w:t>.12.20</w:t>
      </w:r>
      <w:r>
        <w:rPr>
          <w:rFonts w:ascii="Cambria" w:hAnsi="Cambria"/>
          <w:b/>
          <w:bCs/>
          <w:sz w:val="22"/>
          <w:szCs w:val="22"/>
        </w:rPr>
        <w:t xml:space="preserve">22г. </w:t>
      </w:r>
      <w:r w:rsidRPr="001F4D64">
        <w:rPr>
          <w:rFonts w:ascii="Cambria" w:hAnsi="Cambria"/>
          <w:b/>
          <w:bCs/>
          <w:sz w:val="22"/>
          <w:szCs w:val="22"/>
        </w:rPr>
        <w:t>№ 4-</w:t>
      </w:r>
      <w:r>
        <w:rPr>
          <w:rFonts w:ascii="Cambria" w:hAnsi="Cambria"/>
          <w:b/>
          <w:bCs/>
          <w:sz w:val="22"/>
          <w:szCs w:val="22"/>
        </w:rPr>
        <w:t>141</w:t>
      </w:r>
      <w:r w:rsidRPr="001F4D64">
        <w:rPr>
          <w:rFonts w:ascii="Cambria" w:hAnsi="Cambria"/>
          <w:b/>
          <w:bCs/>
          <w:sz w:val="22"/>
          <w:szCs w:val="22"/>
        </w:rPr>
        <w:t xml:space="preserve"> «О бюджете Высокского сельского поселения Унечского муниципального района Брянской области на 202</w:t>
      </w:r>
      <w:r>
        <w:rPr>
          <w:rFonts w:ascii="Cambria" w:hAnsi="Cambria"/>
          <w:b/>
          <w:bCs/>
          <w:sz w:val="22"/>
          <w:szCs w:val="22"/>
        </w:rPr>
        <w:t>3</w:t>
      </w:r>
      <w:r w:rsidRPr="001F4D64">
        <w:rPr>
          <w:rFonts w:ascii="Cambria" w:hAnsi="Cambria"/>
          <w:b/>
          <w:bCs/>
          <w:sz w:val="22"/>
          <w:szCs w:val="22"/>
        </w:rPr>
        <w:t xml:space="preserve"> год и на плановый период 202</w:t>
      </w:r>
      <w:r>
        <w:rPr>
          <w:rFonts w:ascii="Cambria" w:hAnsi="Cambria"/>
          <w:b/>
          <w:bCs/>
          <w:sz w:val="22"/>
          <w:szCs w:val="22"/>
        </w:rPr>
        <w:t>4</w:t>
      </w:r>
      <w:r w:rsidRPr="001F4D64">
        <w:rPr>
          <w:rFonts w:ascii="Cambria" w:hAnsi="Cambria"/>
          <w:b/>
          <w:bCs/>
          <w:sz w:val="22"/>
          <w:szCs w:val="22"/>
        </w:rPr>
        <w:t xml:space="preserve"> и 202</w:t>
      </w:r>
      <w:r>
        <w:rPr>
          <w:rFonts w:ascii="Cambria" w:hAnsi="Cambria"/>
          <w:b/>
          <w:bCs/>
          <w:sz w:val="22"/>
          <w:szCs w:val="22"/>
        </w:rPr>
        <w:t>5</w:t>
      </w:r>
      <w:r w:rsidRPr="001F4D64">
        <w:rPr>
          <w:rFonts w:ascii="Cambria" w:hAnsi="Cambria"/>
          <w:b/>
          <w:bCs/>
          <w:sz w:val="22"/>
          <w:szCs w:val="22"/>
        </w:rPr>
        <w:t xml:space="preserve"> годов»</w:t>
      </w:r>
    </w:p>
    <w:p w:rsidR="00354137" w:rsidRDefault="00354137" w:rsidP="00F66FAB">
      <w:pPr>
        <w:shd w:val="clear" w:color="auto" w:fill="FFFFFF"/>
        <w:ind w:firstLine="709"/>
        <w:jc w:val="both"/>
      </w:pPr>
    </w:p>
    <w:p w:rsidR="00354137" w:rsidRPr="001F4D64" w:rsidRDefault="00354137" w:rsidP="00D01CF1">
      <w:pPr>
        <w:shd w:val="clear" w:color="auto" w:fill="FFFFFF"/>
        <w:spacing w:line="276" w:lineRule="auto"/>
        <w:ind w:firstLine="709"/>
        <w:jc w:val="both"/>
        <w:rPr>
          <w:rFonts w:ascii="Cambria" w:hAnsi="Cambria"/>
        </w:rPr>
      </w:pPr>
      <w:r w:rsidRPr="001F4D64">
        <w:rPr>
          <w:rFonts w:ascii="Cambria" w:hAnsi="Cambria"/>
        </w:rPr>
        <w:t>В целях соблюдения бюджетного и налогового законодательства Высокский сельский Совет народных депутатов</w:t>
      </w:r>
    </w:p>
    <w:p w:rsidR="00354137" w:rsidRDefault="00354137" w:rsidP="00F66FAB">
      <w:pPr>
        <w:shd w:val="clear" w:color="auto" w:fill="FFFFFF"/>
        <w:ind w:firstLine="709"/>
        <w:jc w:val="both"/>
        <w:rPr>
          <w:b/>
          <w:bCs/>
          <w:iCs/>
        </w:rPr>
      </w:pPr>
    </w:p>
    <w:p w:rsidR="00354137" w:rsidRDefault="00354137" w:rsidP="00D01CF1">
      <w:pPr>
        <w:shd w:val="clear" w:color="auto" w:fill="FFFFFF"/>
        <w:spacing w:line="276" w:lineRule="auto"/>
        <w:ind w:firstLine="709"/>
        <w:rPr>
          <w:rFonts w:ascii="Cambria" w:hAnsi="Cambria"/>
          <w:b/>
          <w:bCs/>
          <w:iCs/>
          <w:sz w:val="28"/>
          <w:szCs w:val="28"/>
        </w:rPr>
      </w:pPr>
      <w:r w:rsidRPr="001F4D64">
        <w:rPr>
          <w:rFonts w:ascii="Cambria" w:hAnsi="Cambria"/>
          <w:b/>
          <w:bCs/>
          <w:iCs/>
          <w:sz w:val="28"/>
          <w:szCs w:val="28"/>
        </w:rPr>
        <w:t>Р Е Ш И Л:</w:t>
      </w:r>
    </w:p>
    <w:p w:rsidR="00354137" w:rsidRPr="00D01CF1" w:rsidRDefault="00354137" w:rsidP="00D01CF1">
      <w:pPr>
        <w:pStyle w:val="ListParagraph"/>
        <w:widowControl w:val="0"/>
        <w:numPr>
          <w:ilvl w:val="0"/>
          <w:numId w:val="25"/>
        </w:numPr>
        <w:shd w:val="clear" w:color="auto" w:fill="FFFFFF"/>
        <w:spacing w:line="276" w:lineRule="auto"/>
        <w:ind w:left="284" w:firstLine="142"/>
        <w:jc w:val="both"/>
        <w:rPr>
          <w:rFonts w:ascii="Cambria" w:hAnsi="Cambria"/>
        </w:rPr>
      </w:pPr>
      <w:r w:rsidRPr="00D01CF1">
        <w:rPr>
          <w:rFonts w:ascii="Cambria" w:hAnsi="Cambria"/>
        </w:rPr>
        <w:t xml:space="preserve">Внести в решение Высокского сельского Совета народных депутатов от </w:t>
      </w:r>
      <w:r>
        <w:rPr>
          <w:rFonts w:ascii="Cambria" w:hAnsi="Cambria"/>
        </w:rPr>
        <w:t xml:space="preserve">20.12.2022г. </w:t>
      </w:r>
      <w:r w:rsidRPr="00D01CF1">
        <w:rPr>
          <w:rFonts w:ascii="Cambria" w:hAnsi="Cambria"/>
        </w:rPr>
        <w:t>№4-</w:t>
      </w:r>
      <w:r>
        <w:rPr>
          <w:rFonts w:ascii="Cambria" w:hAnsi="Cambria"/>
        </w:rPr>
        <w:t>141</w:t>
      </w:r>
      <w:r w:rsidRPr="00D01CF1">
        <w:rPr>
          <w:rFonts w:ascii="Cambria" w:hAnsi="Cambria"/>
        </w:rPr>
        <w:t xml:space="preserve"> «О бюджете Высокского сельского поселения Унечского муниципального района Брянской области на 202</w:t>
      </w:r>
      <w:r>
        <w:rPr>
          <w:rFonts w:ascii="Cambria" w:hAnsi="Cambria"/>
        </w:rPr>
        <w:t>3</w:t>
      </w:r>
      <w:r w:rsidRPr="00D01CF1">
        <w:rPr>
          <w:rFonts w:ascii="Cambria" w:hAnsi="Cambria"/>
        </w:rPr>
        <w:t xml:space="preserve"> год и на плановый период 202</w:t>
      </w:r>
      <w:r>
        <w:rPr>
          <w:rFonts w:ascii="Cambria" w:hAnsi="Cambria"/>
        </w:rPr>
        <w:t>4</w:t>
      </w:r>
      <w:r w:rsidRPr="00D01CF1">
        <w:rPr>
          <w:rFonts w:ascii="Cambria" w:hAnsi="Cambria"/>
        </w:rPr>
        <w:t xml:space="preserve"> и 202</w:t>
      </w:r>
      <w:r>
        <w:rPr>
          <w:rFonts w:ascii="Cambria" w:hAnsi="Cambria"/>
        </w:rPr>
        <w:t>5</w:t>
      </w:r>
      <w:r w:rsidRPr="00D01CF1">
        <w:rPr>
          <w:rFonts w:ascii="Cambria" w:hAnsi="Cambria"/>
        </w:rPr>
        <w:t xml:space="preserve"> годов»</w:t>
      </w:r>
      <w:r>
        <w:rPr>
          <w:rFonts w:ascii="Cambria" w:hAnsi="Cambria"/>
        </w:rPr>
        <w:t xml:space="preserve"> (в редакции решений №4-143 от 08.02.2023г., №4-144 от 06.03.2023г., №4-152 от 20.10.2023г.) </w:t>
      </w:r>
      <w:r w:rsidRPr="00D01CF1">
        <w:rPr>
          <w:rFonts w:ascii="Cambria" w:hAnsi="Cambria"/>
        </w:rPr>
        <w:t>следующие  изменения:</w:t>
      </w:r>
    </w:p>
    <w:p w:rsidR="00354137" w:rsidRDefault="00354137" w:rsidP="006A642E">
      <w:pPr>
        <w:pStyle w:val="ListParagraph"/>
        <w:numPr>
          <w:ilvl w:val="1"/>
          <w:numId w:val="2"/>
        </w:numPr>
        <w:shd w:val="clear" w:color="auto" w:fill="FFFFFF"/>
        <w:spacing w:line="276" w:lineRule="auto"/>
        <w:ind w:left="567" w:firstLine="0"/>
        <w:jc w:val="both"/>
        <w:rPr>
          <w:rFonts w:ascii="Cambria" w:hAnsi="Cambria"/>
        </w:rPr>
      </w:pPr>
      <w:r w:rsidRPr="001F4D64">
        <w:rPr>
          <w:rFonts w:ascii="Cambria" w:hAnsi="Cambria"/>
        </w:rPr>
        <w:t>В пункте 1 решения:</w:t>
      </w:r>
    </w:p>
    <w:p w:rsidR="00354137" w:rsidRDefault="00354137" w:rsidP="00E200CD">
      <w:pPr>
        <w:pStyle w:val="ListParagraph"/>
        <w:shd w:val="clear" w:color="auto" w:fill="FFFFFF"/>
        <w:spacing w:line="276" w:lineRule="auto"/>
        <w:ind w:left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    -</w:t>
      </w:r>
      <w:r w:rsidRPr="00231AB3">
        <w:rPr>
          <w:rFonts w:ascii="Cambria" w:hAnsi="Cambria"/>
        </w:rPr>
        <w:t xml:space="preserve"> </w:t>
      </w:r>
      <w:r>
        <w:rPr>
          <w:rFonts w:ascii="Cambria" w:hAnsi="Cambria"/>
        </w:rPr>
        <w:t>в абзаце втором цифры «6 019 879,00» заменить цифрами « 6 253 781,00 »</w:t>
      </w:r>
    </w:p>
    <w:p w:rsidR="00354137" w:rsidRDefault="00354137" w:rsidP="00B21B1A">
      <w:pPr>
        <w:pStyle w:val="ListParagraph"/>
        <w:shd w:val="clear" w:color="auto" w:fill="FFFFFF"/>
        <w:tabs>
          <w:tab w:val="left" w:pos="1134"/>
        </w:tabs>
        <w:spacing w:line="276" w:lineRule="auto"/>
        <w:ind w:left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    - в абзаце третьем цифры «6 138 496,00» заменить цифрами « 6 372 398,00 »</w:t>
      </w:r>
    </w:p>
    <w:p w:rsidR="00354137" w:rsidRDefault="00354137" w:rsidP="00231AB3">
      <w:pPr>
        <w:pStyle w:val="ListParagraph"/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spacing w:line="276" w:lineRule="auto"/>
        <w:ind w:left="567" w:firstLine="0"/>
        <w:jc w:val="both"/>
        <w:rPr>
          <w:rFonts w:ascii="Cambria" w:hAnsi="Cambria"/>
        </w:rPr>
      </w:pPr>
      <w:r w:rsidRPr="00B21B1A">
        <w:rPr>
          <w:rFonts w:ascii="Cambria" w:hAnsi="Cambria"/>
        </w:rPr>
        <w:t xml:space="preserve">Дополнить решение приложением </w:t>
      </w:r>
      <w:r>
        <w:rPr>
          <w:rFonts w:ascii="Cambria" w:hAnsi="Cambria"/>
        </w:rPr>
        <w:t>1</w:t>
      </w:r>
      <w:r w:rsidRPr="00B21B1A">
        <w:rPr>
          <w:rFonts w:ascii="Cambria" w:hAnsi="Cambria"/>
        </w:rPr>
        <w:t>.</w:t>
      </w:r>
      <w:r>
        <w:rPr>
          <w:rFonts w:ascii="Cambria" w:hAnsi="Cambria"/>
        </w:rPr>
        <w:t>2</w:t>
      </w:r>
      <w:r w:rsidRPr="00B21B1A">
        <w:rPr>
          <w:rFonts w:ascii="Cambria" w:hAnsi="Cambria"/>
        </w:rPr>
        <w:t xml:space="preserve"> согласно приложению </w:t>
      </w:r>
      <w:r>
        <w:rPr>
          <w:rFonts w:ascii="Cambria" w:hAnsi="Cambria"/>
        </w:rPr>
        <w:t>1</w:t>
      </w:r>
      <w:r w:rsidRPr="00B21B1A">
        <w:rPr>
          <w:rFonts w:ascii="Cambria" w:hAnsi="Cambria"/>
        </w:rPr>
        <w:t xml:space="preserve"> к настоящему решению.</w:t>
      </w:r>
    </w:p>
    <w:p w:rsidR="00354137" w:rsidRPr="001F4D64" w:rsidRDefault="00354137" w:rsidP="00016274">
      <w:pPr>
        <w:pStyle w:val="ListParagraph"/>
        <w:numPr>
          <w:ilvl w:val="1"/>
          <w:numId w:val="2"/>
        </w:numPr>
        <w:tabs>
          <w:tab w:val="left" w:pos="1134"/>
        </w:tabs>
        <w:spacing w:line="276" w:lineRule="auto"/>
        <w:ind w:left="567" w:firstLine="0"/>
        <w:rPr>
          <w:rFonts w:ascii="Cambria" w:hAnsi="Cambria"/>
        </w:rPr>
      </w:pPr>
      <w:r w:rsidRPr="001F4D64">
        <w:rPr>
          <w:rFonts w:ascii="Cambria" w:hAnsi="Cambria"/>
        </w:rPr>
        <w:t xml:space="preserve">Дополнить решение приложением  </w:t>
      </w:r>
      <w:r>
        <w:rPr>
          <w:rFonts w:ascii="Cambria" w:hAnsi="Cambria"/>
        </w:rPr>
        <w:t>3.4</w:t>
      </w:r>
      <w:r w:rsidRPr="001F4D64">
        <w:rPr>
          <w:rFonts w:ascii="Cambria" w:hAnsi="Cambria"/>
        </w:rPr>
        <w:t xml:space="preserve"> согласно приложению </w:t>
      </w:r>
      <w:r>
        <w:rPr>
          <w:rFonts w:ascii="Cambria" w:hAnsi="Cambria"/>
        </w:rPr>
        <w:t>2</w:t>
      </w:r>
      <w:r w:rsidRPr="001F4D64">
        <w:rPr>
          <w:rFonts w:ascii="Cambria" w:hAnsi="Cambria"/>
        </w:rPr>
        <w:t xml:space="preserve"> к настоящему решению.</w:t>
      </w:r>
    </w:p>
    <w:p w:rsidR="00354137" w:rsidRDefault="00354137" w:rsidP="00016274">
      <w:pPr>
        <w:pStyle w:val="ListParagraph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="Cambria" w:hAnsi="Cambria"/>
        </w:rPr>
      </w:pPr>
      <w:r w:rsidRPr="001F4D64">
        <w:rPr>
          <w:rFonts w:ascii="Cambria" w:hAnsi="Cambria"/>
        </w:rPr>
        <w:t xml:space="preserve">Дополнить решение приложением </w:t>
      </w:r>
      <w:r>
        <w:rPr>
          <w:rFonts w:ascii="Cambria" w:hAnsi="Cambria"/>
        </w:rPr>
        <w:t>4.4</w:t>
      </w:r>
      <w:r w:rsidRPr="001F4D64">
        <w:rPr>
          <w:rFonts w:ascii="Cambria" w:hAnsi="Cambria"/>
        </w:rPr>
        <w:t xml:space="preserve"> согласно приложению </w:t>
      </w:r>
      <w:r>
        <w:rPr>
          <w:rFonts w:ascii="Cambria" w:hAnsi="Cambria"/>
        </w:rPr>
        <w:t>3</w:t>
      </w:r>
      <w:r w:rsidRPr="001F4D64">
        <w:rPr>
          <w:rFonts w:ascii="Cambria" w:hAnsi="Cambria"/>
        </w:rPr>
        <w:t xml:space="preserve"> к настоящему решению.</w:t>
      </w:r>
    </w:p>
    <w:p w:rsidR="00354137" w:rsidRDefault="00354137" w:rsidP="005117CE">
      <w:pPr>
        <w:pStyle w:val="ListParagraph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="Cambria" w:hAnsi="Cambria"/>
        </w:rPr>
      </w:pPr>
      <w:r w:rsidRPr="001F4D64">
        <w:rPr>
          <w:rFonts w:ascii="Cambria" w:hAnsi="Cambria"/>
        </w:rPr>
        <w:t xml:space="preserve">Дополнить решение приложением </w:t>
      </w:r>
      <w:r>
        <w:rPr>
          <w:rFonts w:ascii="Cambria" w:hAnsi="Cambria"/>
        </w:rPr>
        <w:t>5.4</w:t>
      </w:r>
      <w:r w:rsidRPr="001F4D64">
        <w:rPr>
          <w:rFonts w:ascii="Cambria" w:hAnsi="Cambria"/>
        </w:rPr>
        <w:t xml:space="preserve"> согласно приложению </w:t>
      </w:r>
      <w:r>
        <w:rPr>
          <w:rFonts w:ascii="Cambria" w:hAnsi="Cambria"/>
        </w:rPr>
        <w:t>4</w:t>
      </w:r>
      <w:r w:rsidRPr="001F4D64">
        <w:rPr>
          <w:rFonts w:ascii="Cambria" w:hAnsi="Cambria"/>
        </w:rPr>
        <w:t xml:space="preserve"> к настоящему решению.</w:t>
      </w:r>
    </w:p>
    <w:p w:rsidR="00354137" w:rsidRPr="00572016" w:rsidRDefault="00354137" w:rsidP="006A642E">
      <w:pPr>
        <w:pStyle w:val="ListParagraph"/>
        <w:numPr>
          <w:ilvl w:val="0"/>
          <w:numId w:val="25"/>
        </w:numPr>
        <w:spacing w:line="276" w:lineRule="auto"/>
        <w:ind w:left="284" w:firstLine="283"/>
        <w:jc w:val="both"/>
        <w:rPr>
          <w:rFonts w:ascii="Cambria" w:hAnsi="Cambria"/>
        </w:rPr>
      </w:pPr>
      <w:r w:rsidRPr="00572016">
        <w:rPr>
          <w:rFonts w:ascii="Cambria" w:hAnsi="Cambria"/>
        </w:rPr>
        <w:t>Настоящее решение вступает в силу с момента его подписания.</w:t>
      </w:r>
    </w:p>
    <w:p w:rsidR="00354137" w:rsidRPr="006A642E" w:rsidRDefault="00354137" w:rsidP="006A642E">
      <w:pPr>
        <w:pStyle w:val="ListParagraph"/>
        <w:numPr>
          <w:ilvl w:val="0"/>
          <w:numId w:val="25"/>
        </w:numPr>
        <w:spacing w:line="276" w:lineRule="auto"/>
        <w:ind w:left="567" w:firstLine="0"/>
        <w:jc w:val="both"/>
        <w:rPr>
          <w:rFonts w:ascii="Cambria" w:hAnsi="Cambria"/>
        </w:rPr>
      </w:pPr>
      <w:r w:rsidRPr="006A642E">
        <w:rPr>
          <w:rFonts w:ascii="Cambria" w:hAnsi="Cambria"/>
        </w:rPr>
        <w:t xml:space="preserve">Данное Решение опубликовать (обнародовать) согласно Уставу и разместить на официальном сайте администрации Унечского района в сети Интернет  </w:t>
      </w:r>
      <w:r w:rsidRPr="006A642E">
        <w:rPr>
          <w:rFonts w:ascii="Cambria" w:hAnsi="Cambria"/>
          <w:lang w:val="en-US"/>
        </w:rPr>
        <w:t>www</w:t>
      </w:r>
      <w:r w:rsidRPr="006A642E">
        <w:rPr>
          <w:rFonts w:ascii="Cambria" w:hAnsi="Cambria"/>
        </w:rPr>
        <w:t>.</w:t>
      </w:r>
      <w:r w:rsidRPr="006A642E">
        <w:rPr>
          <w:rFonts w:ascii="Cambria" w:hAnsi="Cambria"/>
          <w:lang w:val="en-US"/>
        </w:rPr>
        <w:t>unradm</w:t>
      </w:r>
      <w:r w:rsidRPr="006A642E">
        <w:rPr>
          <w:rFonts w:ascii="Cambria" w:hAnsi="Cambria"/>
        </w:rPr>
        <w:t>.</w:t>
      </w:r>
      <w:r w:rsidRPr="006A642E">
        <w:rPr>
          <w:rFonts w:ascii="Cambria" w:hAnsi="Cambria"/>
          <w:lang w:val="en-US"/>
        </w:rPr>
        <w:t>ru</w:t>
      </w:r>
      <w:r w:rsidRPr="006A642E">
        <w:rPr>
          <w:rFonts w:ascii="Cambria" w:hAnsi="Cambria"/>
        </w:rPr>
        <w:t>.</w:t>
      </w:r>
    </w:p>
    <w:p w:rsidR="00354137" w:rsidRDefault="00354137" w:rsidP="00D01CF1">
      <w:pPr>
        <w:tabs>
          <w:tab w:val="left" w:pos="0"/>
        </w:tabs>
        <w:spacing w:line="276" w:lineRule="auto"/>
        <w:rPr>
          <w:rFonts w:ascii="Cambria" w:hAnsi="Cambria"/>
        </w:rPr>
      </w:pPr>
    </w:p>
    <w:p w:rsidR="00354137" w:rsidRDefault="00354137" w:rsidP="00D01CF1">
      <w:pPr>
        <w:tabs>
          <w:tab w:val="left" w:pos="0"/>
        </w:tabs>
        <w:spacing w:line="276" w:lineRule="auto"/>
        <w:rPr>
          <w:rFonts w:ascii="Cambria" w:hAnsi="Cambria"/>
        </w:rPr>
      </w:pPr>
    </w:p>
    <w:p w:rsidR="00354137" w:rsidRDefault="00354137" w:rsidP="00D01CF1">
      <w:pPr>
        <w:tabs>
          <w:tab w:val="left" w:pos="0"/>
        </w:tabs>
        <w:spacing w:line="276" w:lineRule="auto"/>
        <w:rPr>
          <w:rFonts w:ascii="Cambria" w:hAnsi="Cambria"/>
        </w:rPr>
      </w:pPr>
    </w:p>
    <w:p w:rsidR="00354137" w:rsidRPr="001F4D64" w:rsidRDefault="00354137" w:rsidP="00D01CF1">
      <w:pPr>
        <w:tabs>
          <w:tab w:val="left" w:pos="0"/>
        </w:tabs>
        <w:spacing w:line="276" w:lineRule="auto"/>
        <w:rPr>
          <w:rFonts w:ascii="Cambria" w:hAnsi="Cambria"/>
        </w:rPr>
      </w:pPr>
    </w:p>
    <w:p w:rsidR="00354137" w:rsidRPr="001F4D64" w:rsidRDefault="00354137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Высокского сельского поселения                                                             </w:t>
      </w:r>
      <w:r>
        <w:rPr>
          <w:rFonts w:ascii="Cambria" w:hAnsi="Cambria"/>
          <w:b/>
        </w:rPr>
        <w:t>О.И. Литикова</w:t>
      </w:r>
    </w:p>
    <w:p w:rsidR="00354137" w:rsidRDefault="00354137" w:rsidP="00D01CF1">
      <w:pPr>
        <w:tabs>
          <w:tab w:val="left" w:pos="0"/>
        </w:tabs>
        <w:spacing w:line="276" w:lineRule="auto"/>
      </w:pPr>
    </w:p>
    <w:sectPr w:rsidR="00354137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2C5A259A"/>
    <w:multiLevelType w:val="hybridMultilevel"/>
    <w:tmpl w:val="49B4F1C0"/>
    <w:lvl w:ilvl="0" w:tplc="1B1C57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9"/>
  </w:num>
  <w:num w:numId="12">
    <w:abstractNumId w:val="23"/>
  </w:num>
  <w:num w:numId="13">
    <w:abstractNumId w:val="11"/>
  </w:num>
  <w:num w:numId="14">
    <w:abstractNumId w:val="7"/>
  </w:num>
  <w:num w:numId="15">
    <w:abstractNumId w:val="16"/>
  </w:num>
  <w:num w:numId="16">
    <w:abstractNumId w:val="10"/>
  </w:num>
  <w:num w:numId="17">
    <w:abstractNumId w:val="20"/>
  </w:num>
  <w:num w:numId="18">
    <w:abstractNumId w:val="4"/>
  </w:num>
  <w:num w:numId="19">
    <w:abstractNumId w:val="8"/>
  </w:num>
  <w:num w:numId="20">
    <w:abstractNumId w:val="6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7AD"/>
    <w:rsid w:val="00013A58"/>
    <w:rsid w:val="00013D65"/>
    <w:rsid w:val="000140E0"/>
    <w:rsid w:val="00014EFC"/>
    <w:rsid w:val="00016274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A5957"/>
    <w:rsid w:val="000B68D2"/>
    <w:rsid w:val="000B7548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370"/>
    <w:rsid w:val="00113E28"/>
    <w:rsid w:val="00122532"/>
    <w:rsid w:val="00122B90"/>
    <w:rsid w:val="00124AB9"/>
    <w:rsid w:val="001251D9"/>
    <w:rsid w:val="00126CDE"/>
    <w:rsid w:val="00127A3F"/>
    <w:rsid w:val="001329BC"/>
    <w:rsid w:val="00133E1C"/>
    <w:rsid w:val="00134830"/>
    <w:rsid w:val="001356B6"/>
    <w:rsid w:val="00137405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57CF"/>
    <w:rsid w:val="00186439"/>
    <w:rsid w:val="00191185"/>
    <w:rsid w:val="001A056D"/>
    <w:rsid w:val="001C2D2D"/>
    <w:rsid w:val="001C36B7"/>
    <w:rsid w:val="001C5F7F"/>
    <w:rsid w:val="001C63F2"/>
    <w:rsid w:val="001C7389"/>
    <w:rsid w:val="001D17E1"/>
    <w:rsid w:val="001E4821"/>
    <w:rsid w:val="001E6D1F"/>
    <w:rsid w:val="001F36C9"/>
    <w:rsid w:val="001F4D64"/>
    <w:rsid w:val="00204620"/>
    <w:rsid w:val="00206F90"/>
    <w:rsid w:val="00212535"/>
    <w:rsid w:val="00213381"/>
    <w:rsid w:val="00213420"/>
    <w:rsid w:val="00217DBF"/>
    <w:rsid w:val="00221F67"/>
    <w:rsid w:val="00224495"/>
    <w:rsid w:val="00227269"/>
    <w:rsid w:val="002317AB"/>
    <w:rsid w:val="00231AB3"/>
    <w:rsid w:val="00234CCF"/>
    <w:rsid w:val="002377A8"/>
    <w:rsid w:val="002429F8"/>
    <w:rsid w:val="00242BEF"/>
    <w:rsid w:val="00247BD8"/>
    <w:rsid w:val="00252A68"/>
    <w:rsid w:val="002548F5"/>
    <w:rsid w:val="002653D6"/>
    <w:rsid w:val="00266620"/>
    <w:rsid w:val="00267F50"/>
    <w:rsid w:val="002759CC"/>
    <w:rsid w:val="00281394"/>
    <w:rsid w:val="00281AEC"/>
    <w:rsid w:val="00282E0F"/>
    <w:rsid w:val="00283357"/>
    <w:rsid w:val="00285A6D"/>
    <w:rsid w:val="00286EEC"/>
    <w:rsid w:val="0029008A"/>
    <w:rsid w:val="002938CE"/>
    <w:rsid w:val="002975DF"/>
    <w:rsid w:val="002A0804"/>
    <w:rsid w:val="002C0CA9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0E56"/>
    <w:rsid w:val="0035139A"/>
    <w:rsid w:val="00353A56"/>
    <w:rsid w:val="00354137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025F"/>
    <w:rsid w:val="003D40F3"/>
    <w:rsid w:val="003E4135"/>
    <w:rsid w:val="003E5526"/>
    <w:rsid w:val="003F15DC"/>
    <w:rsid w:val="003F7E46"/>
    <w:rsid w:val="004010BF"/>
    <w:rsid w:val="00404253"/>
    <w:rsid w:val="004055E4"/>
    <w:rsid w:val="00411583"/>
    <w:rsid w:val="004134C4"/>
    <w:rsid w:val="00415359"/>
    <w:rsid w:val="00415E65"/>
    <w:rsid w:val="00416EDD"/>
    <w:rsid w:val="004175F9"/>
    <w:rsid w:val="00423F26"/>
    <w:rsid w:val="00424CDF"/>
    <w:rsid w:val="00426215"/>
    <w:rsid w:val="00427CCB"/>
    <w:rsid w:val="00431F2E"/>
    <w:rsid w:val="00432ECA"/>
    <w:rsid w:val="0043602B"/>
    <w:rsid w:val="0043712F"/>
    <w:rsid w:val="0043774B"/>
    <w:rsid w:val="00442978"/>
    <w:rsid w:val="00447D3A"/>
    <w:rsid w:val="004522C2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36D7"/>
    <w:rsid w:val="005068D6"/>
    <w:rsid w:val="00510233"/>
    <w:rsid w:val="005102EE"/>
    <w:rsid w:val="005117CE"/>
    <w:rsid w:val="005178F2"/>
    <w:rsid w:val="0052077C"/>
    <w:rsid w:val="00521214"/>
    <w:rsid w:val="005213CB"/>
    <w:rsid w:val="00524BBB"/>
    <w:rsid w:val="00525CFD"/>
    <w:rsid w:val="0052717D"/>
    <w:rsid w:val="00534704"/>
    <w:rsid w:val="00535B35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472"/>
    <w:rsid w:val="005716BC"/>
    <w:rsid w:val="00571758"/>
    <w:rsid w:val="00572016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8CF"/>
    <w:rsid w:val="005C564B"/>
    <w:rsid w:val="005C5A2B"/>
    <w:rsid w:val="005C5D4E"/>
    <w:rsid w:val="005D42D7"/>
    <w:rsid w:val="005D5139"/>
    <w:rsid w:val="005D683D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155F8"/>
    <w:rsid w:val="00616814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76825"/>
    <w:rsid w:val="00682738"/>
    <w:rsid w:val="006866DE"/>
    <w:rsid w:val="00691205"/>
    <w:rsid w:val="00696D3A"/>
    <w:rsid w:val="006A3701"/>
    <w:rsid w:val="006A642E"/>
    <w:rsid w:val="006B2F1F"/>
    <w:rsid w:val="006B4676"/>
    <w:rsid w:val="006B5342"/>
    <w:rsid w:val="006C1BCE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3B84"/>
    <w:rsid w:val="00714F78"/>
    <w:rsid w:val="007160F4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00DB"/>
    <w:rsid w:val="007A1A03"/>
    <w:rsid w:val="007A2EE6"/>
    <w:rsid w:val="007A78B7"/>
    <w:rsid w:val="007B26BE"/>
    <w:rsid w:val="007B453E"/>
    <w:rsid w:val="007C6F1E"/>
    <w:rsid w:val="007D0490"/>
    <w:rsid w:val="007E16B9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01520"/>
    <w:rsid w:val="008124AE"/>
    <w:rsid w:val="00815ECF"/>
    <w:rsid w:val="00820B45"/>
    <w:rsid w:val="00821306"/>
    <w:rsid w:val="00834474"/>
    <w:rsid w:val="00836582"/>
    <w:rsid w:val="00836C48"/>
    <w:rsid w:val="0083735C"/>
    <w:rsid w:val="00837431"/>
    <w:rsid w:val="0084031A"/>
    <w:rsid w:val="00846ACC"/>
    <w:rsid w:val="00847440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28A1"/>
    <w:rsid w:val="008E6E22"/>
    <w:rsid w:val="008E6EDD"/>
    <w:rsid w:val="008F0CB8"/>
    <w:rsid w:val="008F366F"/>
    <w:rsid w:val="008F4305"/>
    <w:rsid w:val="00903F6A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053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685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E4F73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076F2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52198"/>
    <w:rsid w:val="00A61B52"/>
    <w:rsid w:val="00A624D4"/>
    <w:rsid w:val="00A6361B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5DA7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2A86"/>
    <w:rsid w:val="00B0426B"/>
    <w:rsid w:val="00B149AA"/>
    <w:rsid w:val="00B20593"/>
    <w:rsid w:val="00B21B1A"/>
    <w:rsid w:val="00B220E0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81B"/>
    <w:rsid w:val="00BB0AD8"/>
    <w:rsid w:val="00BB4EBB"/>
    <w:rsid w:val="00BC2E1C"/>
    <w:rsid w:val="00BC42FD"/>
    <w:rsid w:val="00BC4A33"/>
    <w:rsid w:val="00BC6602"/>
    <w:rsid w:val="00BC6C50"/>
    <w:rsid w:val="00BD1D3C"/>
    <w:rsid w:val="00BD4086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2A9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3E0D"/>
    <w:rsid w:val="00C77AAA"/>
    <w:rsid w:val="00C80BA8"/>
    <w:rsid w:val="00C81EDA"/>
    <w:rsid w:val="00C91E84"/>
    <w:rsid w:val="00C920AE"/>
    <w:rsid w:val="00C932A3"/>
    <w:rsid w:val="00C95AA2"/>
    <w:rsid w:val="00C97D0D"/>
    <w:rsid w:val="00CA177C"/>
    <w:rsid w:val="00CA63DE"/>
    <w:rsid w:val="00CB0E98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6F2"/>
    <w:rsid w:val="00CE78C6"/>
    <w:rsid w:val="00CE7C00"/>
    <w:rsid w:val="00CE7E98"/>
    <w:rsid w:val="00CF437D"/>
    <w:rsid w:val="00CF5E45"/>
    <w:rsid w:val="00D01CF1"/>
    <w:rsid w:val="00D075FB"/>
    <w:rsid w:val="00D1296C"/>
    <w:rsid w:val="00D132C6"/>
    <w:rsid w:val="00D1524A"/>
    <w:rsid w:val="00D17AAC"/>
    <w:rsid w:val="00D206DE"/>
    <w:rsid w:val="00D272A8"/>
    <w:rsid w:val="00D3088B"/>
    <w:rsid w:val="00D3693E"/>
    <w:rsid w:val="00D4119D"/>
    <w:rsid w:val="00D431A6"/>
    <w:rsid w:val="00D50170"/>
    <w:rsid w:val="00D54B01"/>
    <w:rsid w:val="00D57F6E"/>
    <w:rsid w:val="00D6006A"/>
    <w:rsid w:val="00D64A66"/>
    <w:rsid w:val="00D659FC"/>
    <w:rsid w:val="00D715FF"/>
    <w:rsid w:val="00D72D87"/>
    <w:rsid w:val="00D7303E"/>
    <w:rsid w:val="00D733D1"/>
    <w:rsid w:val="00D73D77"/>
    <w:rsid w:val="00D746D6"/>
    <w:rsid w:val="00D74C22"/>
    <w:rsid w:val="00D750D5"/>
    <w:rsid w:val="00D75582"/>
    <w:rsid w:val="00D75FA6"/>
    <w:rsid w:val="00D76706"/>
    <w:rsid w:val="00D8158C"/>
    <w:rsid w:val="00D86C8E"/>
    <w:rsid w:val="00D943DC"/>
    <w:rsid w:val="00D95BB7"/>
    <w:rsid w:val="00D9641E"/>
    <w:rsid w:val="00DB2E5A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6238"/>
    <w:rsid w:val="00DE7F4D"/>
    <w:rsid w:val="00E00B40"/>
    <w:rsid w:val="00E02B6C"/>
    <w:rsid w:val="00E05149"/>
    <w:rsid w:val="00E06E54"/>
    <w:rsid w:val="00E0781B"/>
    <w:rsid w:val="00E15617"/>
    <w:rsid w:val="00E17537"/>
    <w:rsid w:val="00E200CD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4A11"/>
    <w:rsid w:val="00E47DF3"/>
    <w:rsid w:val="00E509B1"/>
    <w:rsid w:val="00E548B4"/>
    <w:rsid w:val="00E56B76"/>
    <w:rsid w:val="00E56E39"/>
    <w:rsid w:val="00E604D0"/>
    <w:rsid w:val="00E65746"/>
    <w:rsid w:val="00E7175E"/>
    <w:rsid w:val="00E825E6"/>
    <w:rsid w:val="00E82B98"/>
    <w:rsid w:val="00E8590C"/>
    <w:rsid w:val="00E9225A"/>
    <w:rsid w:val="00EB3427"/>
    <w:rsid w:val="00EC34EF"/>
    <w:rsid w:val="00EC4A72"/>
    <w:rsid w:val="00ED1C95"/>
    <w:rsid w:val="00ED4743"/>
    <w:rsid w:val="00ED6978"/>
    <w:rsid w:val="00ED6CEE"/>
    <w:rsid w:val="00EE267E"/>
    <w:rsid w:val="00EE4945"/>
    <w:rsid w:val="00F06E21"/>
    <w:rsid w:val="00F06E3C"/>
    <w:rsid w:val="00F11C28"/>
    <w:rsid w:val="00F15F5F"/>
    <w:rsid w:val="00F1606F"/>
    <w:rsid w:val="00F16EE8"/>
    <w:rsid w:val="00F204E9"/>
    <w:rsid w:val="00F206A1"/>
    <w:rsid w:val="00F20CED"/>
    <w:rsid w:val="00F21404"/>
    <w:rsid w:val="00F21FE2"/>
    <w:rsid w:val="00F23491"/>
    <w:rsid w:val="00F319EA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485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96930"/>
    <w:rsid w:val="00FA0A2C"/>
    <w:rsid w:val="00FA45B2"/>
    <w:rsid w:val="00FA6C3B"/>
    <w:rsid w:val="00FB046F"/>
    <w:rsid w:val="00FB36F2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2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TitleChar">
    <w:name w:val="Title Char"/>
    <w:basedOn w:val="DefaultParagraphFont"/>
    <w:link w:val="Title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E616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5B2EF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Normal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Normal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al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Normal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Normal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Normal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Normal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Normal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Normal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Normal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Normal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Normal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Normal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Normal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Normal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Normal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Normal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Normal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Normal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Normal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Normal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Normal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Normal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Normal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Normal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Normal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BodyText2">
    <w:name w:val="Body Text 2"/>
    <w:basedOn w:val="Normal"/>
    <w:link w:val="BodyText2Char"/>
    <w:uiPriority w:val="99"/>
    <w:semiHidden/>
    <w:rsid w:val="00B2059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68273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Normal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Normal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Normal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Normal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Normal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Normal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Normal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Normal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Normal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Normal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Normal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Normal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Normal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Normal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Normal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Normal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Normal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Normal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Normal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Normal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Normal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Normal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Normal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Normal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Normal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Normal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Normal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Normal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2C0CA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E6D39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95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4843</TotalTime>
  <Pages>1</Pages>
  <Words>251</Words>
  <Characters>1436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user</cp:lastModifiedBy>
  <cp:revision>357</cp:revision>
  <cp:lastPrinted>2023-11-21T09:28:00Z</cp:lastPrinted>
  <dcterms:created xsi:type="dcterms:W3CDTF">2016-04-13T12:41:00Z</dcterms:created>
  <dcterms:modified xsi:type="dcterms:W3CDTF">2023-11-23T07:25:00Z</dcterms:modified>
</cp:coreProperties>
</file>